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8164F" w:rsidRPr="0018164F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Σωλήνες </w:t>
            </w:r>
            <w:proofErr w:type="spellStart"/>
            <w:r w:rsidRPr="0018164F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Falcon</w:t>
            </w:r>
            <w:proofErr w:type="spellEnd"/>
          </w:p>
        </w:tc>
      </w:tr>
      <w:tr w:rsidR="0018164F" w:rsidRPr="0018164F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8164F" w:rsidRPr="0018164F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8164F" w:rsidRPr="0018164F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8164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8164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8164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8164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8164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8164F" w:rsidRPr="0018164F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8164F" w:rsidRPr="0018164F" w:rsidRDefault="0018164F" w:rsidP="0018164F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Κωνικά αποστειρωμένα όγκου 50ml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8164F" w:rsidRPr="0018164F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8164F" w:rsidRPr="0018164F" w:rsidRDefault="0018164F" w:rsidP="0018164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8164F" w:rsidRPr="0018164F" w:rsidRDefault="0018164F" w:rsidP="0018164F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100τεμ</w:t>
            </w:r>
          </w:p>
        </w:tc>
        <w:tc>
          <w:tcPr>
            <w:tcW w:w="1080" w:type="dxa"/>
            <w:shd w:val="clear" w:color="auto" w:fill="auto"/>
          </w:tcPr>
          <w:p w:rsidR="0018164F" w:rsidRPr="0018164F" w:rsidRDefault="0018164F" w:rsidP="0018164F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8164F" w:rsidRPr="0018164F" w:rsidRDefault="0018164F" w:rsidP="0018164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8164F" w:rsidRPr="0018164F" w:rsidRDefault="0018164F" w:rsidP="0018164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18164F" w:rsidRPr="0018164F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8164F" w:rsidRPr="0018164F" w:rsidRDefault="0018164F" w:rsidP="0018164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8164F" w:rsidRPr="0018164F" w:rsidRDefault="0018164F" w:rsidP="0018164F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ΥΛΙΚΟ: Πολυπροπυλένιο</w:t>
            </w:r>
          </w:p>
        </w:tc>
        <w:tc>
          <w:tcPr>
            <w:tcW w:w="1080" w:type="dxa"/>
            <w:shd w:val="clear" w:color="auto" w:fill="auto"/>
          </w:tcPr>
          <w:p w:rsidR="0018164F" w:rsidRPr="0018164F" w:rsidRDefault="0018164F" w:rsidP="0018164F">
            <w:pPr>
              <w:suppressAutoHyphens/>
              <w:spacing w:after="12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8164F" w:rsidRPr="0018164F" w:rsidRDefault="0018164F" w:rsidP="0018164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8164F" w:rsidRPr="0018164F" w:rsidRDefault="0018164F" w:rsidP="0018164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18164F" w:rsidRPr="0018164F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8164F" w:rsidRPr="0018164F" w:rsidRDefault="0018164F" w:rsidP="0018164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8164F" w:rsidRPr="0018164F" w:rsidRDefault="0018164F" w:rsidP="0018164F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Καλή χημική αντοχή και δυνατότητα αποστείρωσης σε </w:t>
            </w:r>
            <w:proofErr w:type="spellStart"/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αυτόκαυστο</w:t>
            </w:r>
            <w:proofErr w:type="spellEnd"/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στους 121ºC.</w:t>
            </w:r>
          </w:p>
        </w:tc>
        <w:tc>
          <w:tcPr>
            <w:tcW w:w="1080" w:type="dxa"/>
            <w:shd w:val="clear" w:color="auto" w:fill="auto"/>
          </w:tcPr>
          <w:p w:rsidR="0018164F" w:rsidRPr="0018164F" w:rsidRDefault="0018164F" w:rsidP="0018164F">
            <w:pPr>
              <w:suppressAutoHyphens/>
              <w:spacing w:after="12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8164F" w:rsidRPr="0018164F" w:rsidRDefault="0018164F" w:rsidP="0018164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8164F" w:rsidRPr="0018164F" w:rsidRDefault="0018164F" w:rsidP="0018164F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18164F" w:rsidRPr="0018164F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8164F" w:rsidRPr="0018164F" w:rsidRDefault="0018164F" w:rsidP="0018164F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8164F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164F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8164F" w:rsidRPr="0018164F" w:rsidRDefault="0018164F" w:rsidP="0018164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8164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18164F" w:rsidRDefault="00B43CAA" w:rsidP="0018164F">
      <w:bookmarkStart w:id="0" w:name="_GoBack"/>
      <w:bookmarkEnd w:id="0"/>
    </w:p>
    <w:sectPr w:rsidR="00B43CAA" w:rsidRPr="0018164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8164F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52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2025-11-24T08:43:00Z</dcterms:created>
  <dcterms:modified xsi:type="dcterms:W3CDTF">2025-11-24T08:43:00Z</dcterms:modified>
</cp:coreProperties>
</file>